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586" w:rsidRDefault="00437586" w:rsidP="00437586">
      <w:pPr>
        <w:pStyle w:val="NoSpacing"/>
      </w:pPr>
      <w:r>
        <w:rPr>
          <w:u w:val="single"/>
        </w:rPr>
        <w:t>William CLEYBROK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37586" w:rsidRDefault="00437586" w:rsidP="00437586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437586" w:rsidRDefault="00437586" w:rsidP="00437586">
      <w:pPr>
        <w:pStyle w:val="NoSpacing"/>
      </w:pPr>
    </w:p>
    <w:p w:rsidR="00437586" w:rsidRDefault="00437586" w:rsidP="00437586">
      <w:pPr>
        <w:pStyle w:val="NoSpacing"/>
      </w:pPr>
    </w:p>
    <w:p w:rsidR="00437586" w:rsidRDefault="00437586" w:rsidP="00437586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 the £100 loaned by the City to Henry VI.</w:t>
      </w:r>
    </w:p>
    <w:p w:rsidR="00437586" w:rsidRDefault="00437586" w:rsidP="0043758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437586" w:rsidRDefault="00437586" w:rsidP="00437586">
      <w:pPr>
        <w:pStyle w:val="NoSpacing"/>
      </w:pPr>
    </w:p>
    <w:p w:rsidR="00437586" w:rsidRDefault="00437586" w:rsidP="00437586">
      <w:pPr>
        <w:pStyle w:val="NoSpacing"/>
      </w:pPr>
    </w:p>
    <w:p w:rsidR="00437586" w:rsidRPr="00FE1445" w:rsidRDefault="00437586" w:rsidP="00437586">
      <w:pPr>
        <w:pStyle w:val="NoSpacing"/>
      </w:pPr>
      <w:r>
        <w:t>15 January 2018</w:t>
      </w:r>
    </w:p>
    <w:p w:rsidR="006B2F86" w:rsidRPr="00437586" w:rsidRDefault="00437586" w:rsidP="00E71FC3">
      <w:pPr>
        <w:pStyle w:val="NoSpacing"/>
      </w:pPr>
    </w:p>
    <w:sectPr w:rsidR="006B2F86" w:rsidRPr="004375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586" w:rsidRDefault="00437586" w:rsidP="00E71FC3">
      <w:pPr>
        <w:spacing w:after="0" w:line="240" w:lineRule="auto"/>
      </w:pPr>
      <w:r>
        <w:separator/>
      </w:r>
    </w:p>
  </w:endnote>
  <w:endnote w:type="continuationSeparator" w:id="0">
    <w:p w:rsidR="00437586" w:rsidRDefault="00437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586" w:rsidRDefault="00437586" w:rsidP="00E71FC3">
      <w:pPr>
        <w:spacing w:after="0" w:line="240" w:lineRule="auto"/>
      </w:pPr>
      <w:r>
        <w:separator/>
      </w:r>
    </w:p>
  </w:footnote>
  <w:footnote w:type="continuationSeparator" w:id="0">
    <w:p w:rsidR="00437586" w:rsidRDefault="00437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586"/>
    <w:rsid w:val="001A7C09"/>
    <w:rsid w:val="004375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2FE6"/>
  <w15:chartTrackingRefBased/>
  <w15:docId w15:val="{9B1F2339-4646-4C0E-9215-D8C41C3B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2018-01-15T16:06:00Z</dcterms:created>
  <dcterms:modified xsi:type="dcterms:W3CDTF">2018-01-15T16:07:00Z</dcterms:modified>
</cp:coreProperties>
</file>